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B9" w:rsidRDefault="00EB5CB9" w:rsidP="00D6650F">
      <w:pPr>
        <w:jc w:val="center"/>
        <w:rPr>
          <w:b/>
          <w:bCs/>
          <w:sz w:val="36"/>
          <w:szCs w:val="36"/>
        </w:rPr>
      </w:pPr>
      <w:r>
        <w:rPr>
          <w:rFonts w:cs="宋体" w:hint="eastAsia"/>
          <w:b/>
          <w:bCs/>
          <w:sz w:val="36"/>
          <w:szCs w:val="36"/>
        </w:rPr>
        <w:t>中国浙江网上技术市场技术需求登记表</w:t>
      </w:r>
    </w:p>
    <w:p w:rsidR="00EB5CB9" w:rsidRDefault="00EB5CB9" w:rsidP="00D6650F">
      <w:pPr>
        <w:jc w:val="center"/>
        <w:rPr>
          <w:b/>
          <w:bCs/>
          <w:sz w:val="36"/>
          <w:szCs w:val="36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1473"/>
        <w:gridCol w:w="1995"/>
        <w:gridCol w:w="945"/>
        <w:gridCol w:w="840"/>
        <w:gridCol w:w="210"/>
        <w:gridCol w:w="958"/>
        <w:gridCol w:w="197"/>
        <w:gridCol w:w="105"/>
        <w:gridCol w:w="538"/>
        <w:gridCol w:w="1686"/>
      </w:tblGrid>
      <w:tr w:rsidR="00EB5CB9">
        <w:trPr>
          <w:trHeight w:val="459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B9" w:rsidRDefault="00EB5CB9" w:rsidP="00F94D99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单位名称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B5CB9" w:rsidRDefault="00EB5CB9" w:rsidP="00F94D99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浙江精通科技股份有限公司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B5CB9" w:rsidRDefault="00EB5CB9" w:rsidP="00F94D99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行业</w:t>
            </w:r>
          </w:p>
        </w:tc>
        <w:tc>
          <w:tcPr>
            <w:tcW w:w="232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B9" w:rsidRDefault="00EB5CB9" w:rsidP="00F94D99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新材料</w:t>
            </w:r>
          </w:p>
        </w:tc>
      </w:tr>
      <w:tr w:rsidR="00EB5CB9">
        <w:trPr>
          <w:trHeight w:val="365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B9" w:rsidRDefault="00EB5CB9" w:rsidP="00F94D99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通讯地址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B5CB9" w:rsidRDefault="00EB5CB9" w:rsidP="00F94D99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安吉县孝源街道北山工业园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B5CB9" w:rsidRDefault="00EB5CB9" w:rsidP="00F94D99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邮政编码</w:t>
            </w:r>
          </w:p>
        </w:tc>
        <w:tc>
          <w:tcPr>
            <w:tcW w:w="232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B9" w:rsidRDefault="00EB5CB9" w:rsidP="00F94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313301</w:t>
            </w:r>
          </w:p>
        </w:tc>
      </w:tr>
      <w:tr w:rsidR="00EB5CB9">
        <w:trPr>
          <w:trHeight w:val="443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B9" w:rsidRDefault="00EB5CB9" w:rsidP="00F94D99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网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cs="宋体" w:hint="eastAsia"/>
                <w:sz w:val="24"/>
                <w:szCs w:val="24"/>
              </w:rPr>
              <w:t>址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B5CB9" w:rsidRDefault="00EB5CB9" w:rsidP="00F94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www.jmicrons.com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B5CB9" w:rsidRDefault="00EB5CB9" w:rsidP="00F94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</w:t>
            </w:r>
          </w:p>
        </w:tc>
        <w:tc>
          <w:tcPr>
            <w:tcW w:w="232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B9" w:rsidRDefault="00EB5CB9" w:rsidP="00F94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jcolor@jcolor.com</w:t>
            </w:r>
          </w:p>
        </w:tc>
      </w:tr>
      <w:tr w:rsidR="00EB5CB9">
        <w:trPr>
          <w:trHeight w:val="463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B9" w:rsidRDefault="00EB5CB9" w:rsidP="00F94D99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联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宋体" w:hint="eastAsia"/>
                <w:sz w:val="24"/>
                <w:szCs w:val="24"/>
              </w:rPr>
              <w:t>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宋体" w:hint="eastAsia"/>
                <w:sz w:val="24"/>
                <w:szCs w:val="24"/>
              </w:rPr>
              <w:t>人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B5CB9" w:rsidRDefault="00EB5CB9" w:rsidP="00F94D99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何建伟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B5CB9" w:rsidRDefault="00EB5CB9" w:rsidP="00F94D99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电话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B5CB9" w:rsidRDefault="00EB5CB9" w:rsidP="00F94D9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B5CB9" w:rsidRDefault="00EB5CB9" w:rsidP="00F94D99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手机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B9" w:rsidRDefault="00EB5CB9" w:rsidP="00F94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18069703188</w:t>
            </w:r>
          </w:p>
        </w:tc>
      </w:tr>
      <w:tr w:rsidR="00EB5CB9" w:rsidTr="00732FE2">
        <w:trPr>
          <w:trHeight w:val="1954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B9" w:rsidRDefault="00EB5CB9" w:rsidP="00F94D99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技术难题、</w:t>
            </w:r>
          </w:p>
          <w:p w:rsidR="00EB5CB9" w:rsidRDefault="00EB5CB9" w:rsidP="00F94D99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需求名称</w:t>
            </w:r>
          </w:p>
        </w:tc>
        <w:tc>
          <w:tcPr>
            <w:tcW w:w="74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B9" w:rsidRDefault="00EB5CB9" w:rsidP="00F94D99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含有机胺的尾气收集和处理</w:t>
            </w:r>
          </w:p>
        </w:tc>
      </w:tr>
      <w:tr w:rsidR="00EB5CB9">
        <w:trPr>
          <w:trHeight w:val="6998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B9" w:rsidRDefault="00EB5CB9" w:rsidP="00F94D99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难题、需求内容简介</w:t>
            </w:r>
          </w:p>
        </w:tc>
        <w:tc>
          <w:tcPr>
            <w:tcW w:w="74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B9" w:rsidRDefault="00EB5CB9" w:rsidP="00F94D99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当前一类高分子树脂产品的合成工艺中，有少量含有机胺的尾气，需要进行以下操作：</w:t>
            </w:r>
          </w:p>
          <w:p w:rsidR="00EB5CB9" w:rsidRDefault="00EB5CB9" w:rsidP="00F94D99">
            <w:pPr>
              <w:ind w:left="360"/>
              <w:rPr>
                <w:sz w:val="24"/>
                <w:szCs w:val="24"/>
              </w:rPr>
            </w:pPr>
          </w:p>
          <w:p w:rsidR="00EB5CB9" w:rsidRDefault="00EB5CB9" w:rsidP="00D6650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收集方法</w:t>
            </w:r>
          </w:p>
          <w:p w:rsidR="00EB5CB9" w:rsidRDefault="00EB5CB9" w:rsidP="00D6650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气味控制</w:t>
            </w:r>
          </w:p>
          <w:p w:rsidR="00EB5CB9" w:rsidRDefault="00EB5CB9" w:rsidP="00D6650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可生化处理</w:t>
            </w:r>
          </w:p>
          <w:p w:rsidR="00EB5CB9" w:rsidRDefault="00EB5CB9" w:rsidP="00F94D99">
            <w:pPr>
              <w:rPr>
                <w:sz w:val="24"/>
                <w:szCs w:val="24"/>
              </w:rPr>
            </w:pPr>
          </w:p>
          <w:p w:rsidR="00EB5CB9" w:rsidRDefault="00EB5CB9" w:rsidP="00F94D99">
            <w:pPr>
              <w:rPr>
                <w:sz w:val="24"/>
                <w:szCs w:val="24"/>
              </w:rPr>
            </w:pPr>
          </w:p>
        </w:tc>
      </w:tr>
      <w:tr w:rsidR="00EB5CB9">
        <w:trPr>
          <w:trHeight w:val="450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B9" w:rsidRDefault="00EB5CB9" w:rsidP="00F94D99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拟供资金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B9" w:rsidRDefault="00EB5CB9" w:rsidP="00F94D99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面议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B9" w:rsidRDefault="00EB5CB9" w:rsidP="00F94D99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有效时间</w:t>
            </w:r>
          </w:p>
        </w:tc>
        <w:tc>
          <w:tcPr>
            <w:tcW w:w="2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B9" w:rsidRDefault="00EB5CB9" w:rsidP="00F94D99">
            <w:pPr>
              <w:jc w:val="center"/>
              <w:rPr>
                <w:sz w:val="24"/>
                <w:szCs w:val="24"/>
              </w:rPr>
            </w:pPr>
          </w:p>
        </w:tc>
      </w:tr>
    </w:tbl>
    <w:p w:rsidR="00EB5CB9" w:rsidRDefault="00EB5CB9" w:rsidP="00D6650F">
      <w:r>
        <w:rPr>
          <w:rFonts w:ascii="宋体" w:cs="宋体" w:hint="eastAsia"/>
          <w:kern w:val="0"/>
          <w:sz w:val="28"/>
          <w:szCs w:val="28"/>
          <w:lang w:val="zh-CN"/>
        </w:rPr>
        <w:t>注：一个项目（需求）填写一张表，确保内容真实确切。</w:t>
      </w:r>
    </w:p>
    <w:p w:rsidR="00EB5CB9" w:rsidRDefault="00EB5CB9" w:rsidP="00D6650F"/>
    <w:p w:rsidR="00EB5CB9" w:rsidRDefault="00EB5CB9" w:rsidP="00D6650F">
      <w:pPr>
        <w:rPr>
          <w:rFonts w:ascii="宋体"/>
          <w:kern w:val="0"/>
          <w:sz w:val="28"/>
          <w:szCs w:val="28"/>
          <w:lang w:val="zh-CN"/>
        </w:rPr>
      </w:pPr>
    </w:p>
    <w:p w:rsidR="00EB5CB9" w:rsidRDefault="00EB5CB9" w:rsidP="00D6650F"/>
    <w:p w:rsidR="00EB5CB9" w:rsidRDefault="00EB5CB9"/>
    <w:sectPr w:rsidR="00EB5CB9" w:rsidSect="000E11C7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CB9" w:rsidRDefault="00EB5CB9" w:rsidP="00D6650F">
      <w:r>
        <w:separator/>
      </w:r>
    </w:p>
  </w:endnote>
  <w:endnote w:type="continuationSeparator" w:id="0">
    <w:p w:rsidR="00EB5CB9" w:rsidRDefault="00EB5CB9" w:rsidP="00D66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CB9" w:rsidRDefault="00EB5CB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CB9" w:rsidRDefault="00EB5CB9" w:rsidP="00D6650F">
      <w:r>
        <w:separator/>
      </w:r>
    </w:p>
  </w:footnote>
  <w:footnote w:type="continuationSeparator" w:id="0">
    <w:p w:rsidR="00EB5CB9" w:rsidRDefault="00EB5CB9" w:rsidP="00D665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CB9" w:rsidRDefault="00EB5CB9" w:rsidP="00D6650F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B218D"/>
    <w:multiLevelType w:val="multilevel"/>
    <w:tmpl w:val="736B218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650F"/>
    <w:rsid w:val="000E11C7"/>
    <w:rsid w:val="00732FE2"/>
    <w:rsid w:val="007E4010"/>
    <w:rsid w:val="00B939A6"/>
    <w:rsid w:val="00D6650F"/>
    <w:rsid w:val="00EB5CB9"/>
    <w:rsid w:val="00F94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50F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665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6650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665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665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44</Words>
  <Characters>251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3</cp:revision>
  <dcterms:created xsi:type="dcterms:W3CDTF">2016-05-20T06:03:00Z</dcterms:created>
  <dcterms:modified xsi:type="dcterms:W3CDTF">2016-05-23T01:26:00Z</dcterms:modified>
</cp:coreProperties>
</file>